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830FC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>Załącznik nr 4 – Oświadczenie o szczególnych rozwiązaniach w zakresie przeciwdziałania wspieraniu agresji na Ukrainę oraz służących ochronie bezpieczeństwa narodowego</w:t>
      </w:r>
    </w:p>
    <w:p w14:paraId="5C4C0B5D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 xml:space="preserve">Oświadczam, że </w:t>
      </w:r>
    </w:p>
    <w:p w14:paraId="6C5CC420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DCFB8F" w14:textId="77777777" w:rsidR="00105E9A" w:rsidRPr="00E008DC" w:rsidRDefault="00105E9A" w:rsidP="00105E9A">
      <w:pPr>
        <w:pStyle w:val="NormalnyWeb"/>
        <w:spacing w:line="360" w:lineRule="auto"/>
        <w:jc w:val="center"/>
        <w:rPr>
          <w:sz w:val="22"/>
          <w:szCs w:val="22"/>
        </w:rPr>
      </w:pPr>
      <w:r w:rsidRPr="00E008DC">
        <w:rPr>
          <w:sz w:val="22"/>
          <w:szCs w:val="22"/>
        </w:rPr>
        <w:t>(pełna nazwa Wykonawcy)</w:t>
      </w:r>
    </w:p>
    <w:p w14:paraId="61AB6135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  <w:r w:rsidRPr="00E008D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BD1A4E" w14:textId="77777777" w:rsidR="00105E9A" w:rsidRPr="00E008DC" w:rsidRDefault="00105E9A" w:rsidP="00105E9A">
      <w:pPr>
        <w:pStyle w:val="NormalnyWeb"/>
        <w:spacing w:line="360" w:lineRule="auto"/>
        <w:jc w:val="center"/>
        <w:rPr>
          <w:sz w:val="22"/>
          <w:szCs w:val="22"/>
        </w:rPr>
      </w:pPr>
      <w:r w:rsidRPr="00E008DC">
        <w:rPr>
          <w:sz w:val="22"/>
          <w:szCs w:val="22"/>
        </w:rPr>
        <w:t>(adres Wykonawcy)</w:t>
      </w:r>
    </w:p>
    <w:p w14:paraId="1FA6D2F7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5DF82326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nie podlegam wykluczeniu z postępowania o udzielenie zamówienia na podstawie art. 7 ust. 1 pkt 1-3 ustawy z dnia 13 kwietnia 2022 r. o szczególnych rozwiązaniach w zakresie przeciwdziałania wspieraniu agresji na Ukrainę oraz służących ochronie bezpieczeństwa narodowego  (zwaną dalej „ustawą”), zgodnie z którym z postępowania wyklucza się:</w:t>
      </w:r>
    </w:p>
    <w:p w14:paraId="13694558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1)</w:t>
      </w:r>
      <w:r w:rsidRPr="00E008DC">
        <w:rPr>
          <w:sz w:val="22"/>
          <w:szCs w:val="22"/>
        </w:rPr>
        <w:tab/>
        <w:t xml:space="preserve">wykonawcę oraz uczestnika konkursu wymienionego w wykazach określonych w rozporządzeniu Rady (WE) nr 765/2006 z dnia 18 maja 2006 r. dotyczącego środków ograniczających w związku z sytuacją na Białorusi i udziałem Białorusi w agresji Rosji wobec Ukrainy (zwanym dalej „rozporządzeniem 765/2006”) i rozporządzeniu Rady (UE) nr 269/2014 z dnia 17 marca 2014 r. w sprawie środków ograniczających w odniesieniu do działań podważających integralność terytorialną, suwerenność i niezależność Ukrainy lub im zagrażających (zwanym dalej „rozporządzeniem 269/2014”) albo wpisanego na listę osób i podmiotów, wobec których są stosowane środki, o których mowa w art. 1 ustawy (zwaną dalej „listą”), na podstawie decyzji w sprawie wpisu na listę rozstrzygającej o zastosowaniu środka, o którym mowa w art. 1 pkt 3 ustawy; </w:t>
      </w:r>
    </w:p>
    <w:p w14:paraId="489600F5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2)</w:t>
      </w:r>
      <w:r w:rsidRPr="00E008DC">
        <w:rPr>
          <w:sz w:val="22"/>
          <w:szCs w:val="22"/>
        </w:rPr>
        <w:tab/>
        <w:t xml:space="preserve">wykonawcę oraz uczestnika konkursu, którego beneficjentem rzeczywistym w rozumieniu ustawy z dnia 1 marca 2018 r. o przeciwdziałaniu praniu pieniędzy oraz finansowaniu terroryzmu  jest osoba wymieniona </w:t>
      </w:r>
      <w:r w:rsidRPr="00E008DC">
        <w:rPr>
          <w:sz w:val="22"/>
          <w:szCs w:val="22"/>
        </w:rPr>
        <w:lastRenderedPageBreak/>
        <w:t xml:space="preserve">w wykazach określonych w rozporządzeniu 765/2006 i rozporządzeniu 269/2014 albo wpisana na listę lub będąca takim beneficjentem rzeczywistym od 24 lutego 2022 r., o ile została wpisana na listę na podstawie decyzji w sprawie wpisu na listę rozstrzygającej o zastosowaniu środka, o którym mowa w art. 1 pkt 3 ustawy; </w:t>
      </w:r>
    </w:p>
    <w:p w14:paraId="3DAF957D" w14:textId="77777777" w:rsidR="00105E9A" w:rsidRPr="00E008DC" w:rsidRDefault="00105E9A" w:rsidP="00105E9A">
      <w:pPr>
        <w:pStyle w:val="NormalnyWeb"/>
        <w:spacing w:line="360" w:lineRule="auto"/>
        <w:jc w:val="both"/>
        <w:rPr>
          <w:sz w:val="22"/>
          <w:szCs w:val="22"/>
        </w:rPr>
      </w:pPr>
      <w:r w:rsidRPr="00E008DC">
        <w:rPr>
          <w:sz w:val="22"/>
          <w:szCs w:val="22"/>
        </w:rPr>
        <w:t>3)</w:t>
      </w:r>
      <w:r w:rsidRPr="00E008DC">
        <w:rPr>
          <w:sz w:val="22"/>
          <w:szCs w:val="22"/>
        </w:rPr>
        <w:tab/>
        <w:t>wykonawcę oraz uczestnika konkursu, którego jednostką dominującą w rozumieniu art. 3 ust. 1 pkt 37 ustawy z dnia 29 września 1994 r. o rachunkowości  jest podmiot wymieniony w wykazach określonych w rozporządzeniu 765/2006 i rozporządzeniu 269/2014 albo wpisany na listę lub będący taką jednostką dominującą od 24 lutego 2022 r., o ile został wpisany na listę na podstawie decyzji w sprawie wpisu na listę rozstrzygającej o zastosowaniu środka, o którym mowa w art. 1 pkt 3 ustawy.</w:t>
      </w:r>
    </w:p>
    <w:p w14:paraId="1406B820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60D263B0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02473C65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01E49FEC" w14:textId="54D0207E" w:rsidR="00105E9A" w:rsidRPr="00E008DC" w:rsidRDefault="00E36017" w:rsidP="00E36017">
      <w:pPr>
        <w:pStyle w:val="NormalnyWeb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05E9A" w:rsidRPr="00E008DC">
        <w:rPr>
          <w:sz w:val="22"/>
          <w:szCs w:val="22"/>
        </w:rPr>
        <w:t>……………………….</w:t>
      </w:r>
      <w:r w:rsidR="00105E9A" w:rsidRPr="00E008DC">
        <w:rPr>
          <w:sz w:val="22"/>
          <w:szCs w:val="22"/>
        </w:rPr>
        <w:tab/>
        <w:t xml:space="preserve">                          …………………………………………………………</w:t>
      </w:r>
    </w:p>
    <w:p w14:paraId="3AD7E12D" w14:textId="01243936" w:rsidR="00105E9A" w:rsidRPr="00E008DC" w:rsidRDefault="00105E9A" w:rsidP="00E36017">
      <w:pPr>
        <w:pStyle w:val="NormalnyWeb"/>
        <w:spacing w:line="360" w:lineRule="auto"/>
        <w:ind w:left="2124" w:hanging="2124"/>
        <w:jc w:val="center"/>
        <w:rPr>
          <w:sz w:val="22"/>
          <w:szCs w:val="22"/>
        </w:rPr>
      </w:pPr>
      <w:r w:rsidRPr="00E008DC">
        <w:rPr>
          <w:sz w:val="22"/>
          <w:szCs w:val="22"/>
        </w:rPr>
        <w:t xml:space="preserve">miejscowość i data    </w:t>
      </w:r>
      <w:r w:rsidRPr="00E008DC">
        <w:rPr>
          <w:sz w:val="22"/>
          <w:szCs w:val="22"/>
        </w:rPr>
        <w:tab/>
      </w:r>
      <w:r w:rsidRPr="00E008DC">
        <w:rPr>
          <w:sz w:val="22"/>
          <w:szCs w:val="22"/>
        </w:rPr>
        <w:tab/>
      </w:r>
      <w:r w:rsidRPr="00E008DC">
        <w:rPr>
          <w:sz w:val="22"/>
          <w:szCs w:val="22"/>
        </w:rPr>
        <w:tab/>
      </w:r>
      <w:r w:rsidRPr="00E008DC">
        <w:rPr>
          <w:sz w:val="22"/>
          <w:szCs w:val="22"/>
        </w:rPr>
        <w:tab/>
        <w:t>podpis i pieczątka osoby/osób uprawnionej/uprawnionych</w:t>
      </w:r>
      <w:r>
        <w:rPr>
          <w:sz w:val="22"/>
          <w:szCs w:val="22"/>
        </w:rPr>
        <w:t xml:space="preserve">                                  </w:t>
      </w:r>
      <w:r w:rsidR="00E36017">
        <w:rPr>
          <w:sz w:val="22"/>
          <w:szCs w:val="22"/>
        </w:rPr>
        <w:t xml:space="preserve">                   </w:t>
      </w:r>
      <w:r w:rsidRPr="00E008DC">
        <w:rPr>
          <w:sz w:val="22"/>
          <w:szCs w:val="22"/>
        </w:rPr>
        <w:t>do reprezentowania Wykonawcy</w:t>
      </w:r>
    </w:p>
    <w:p w14:paraId="06E64DEB" w14:textId="77777777" w:rsidR="00105E9A" w:rsidRPr="00E008DC" w:rsidRDefault="00105E9A" w:rsidP="00105E9A">
      <w:pPr>
        <w:pStyle w:val="NormalnyWeb"/>
        <w:spacing w:line="360" w:lineRule="auto"/>
        <w:rPr>
          <w:sz w:val="22"/>
          <w:szCs w:val="22"/>
        </w:rPr>
      </w:pPr>
    </w:p>
    <w:p w14:paraId="2739C70D" w14:textId="27EA5B5F" w:rsidR="00260329" w:rsidRPr="00583128" w:rsidRDefault="00260329" w:rsidP="00583128"/>
    <w:sectPr w:rsidR="00260329" w:rsidRPr="00583128" w:rsidSect="00E3601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9EC20" w14:textId="77777777" w:rsidR="008B0BB1" w:rsidRDefault="008B0BB1">
      <w:r>
        <w:separator/>
      </w:r>
    </w:p>
  </w:endnote>
  <w:endnote w:type="continuationSeparator" w:id="0">
    <w:p w14:paraId="0937950D" w14:textId="77777777" w:rsidR="008B0BB1" w:rsidRDefault="008B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3CE748A4">
              <wp:extent cx="6489700" cy="6350"/>
              <wp:effectExtent l="0" t="0" r="25400" b="3175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89700" cy="635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B926877" id="Łącznik prosty 10" o:spid="_x0000_s1026" alt="&quot;&quot;" style="flip:y;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1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2B21A2C7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31D6AA1E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</w:t>
    </w:r>
    <w:r w:rsidR="0055779E" w:rsidRPr="00363D1C">
      <w:rPr>
        <w:noProof/>
      </w:rPr>
      <w:drawing>
        <wp:inline distT="0" distB="0" distL="0" distR="0" wp14:anchorId="34661FA9" wp14:editId="4CD954BC">
          <wp:extent cx="680400" cy="604800"/>
          <wp:effectExtent l="0" t="0" r="5715" b="508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55779E">
      <w:rPr>
        <w:noProof/>
      </w:rPr>
      <w:t xml:space="preserve">   </w:t>
    </w:r>
    <w:r w:rsidR="00A76A88">
      <w:rPr>
        <w:noProof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5D81F" w14:textId="77777777" w:rsidR="008B0BB1" w:rsidRDefault="008B0BB1">
      <w:r>
        <w:separator/>
      </w:r>
    </w:p>
  </w:footnote>
  <w:footnote w:type="continuationSeparator" w:id="0">
    <w:p w14:paraId="57B29568" w14:textId="77777777" w:rsidR="008B0BB1" w:rsidRDefault="008B0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35C0A"/>
    <w:multiLevelType w:val="multilevel"/>
    <w:tmpl w:val="428E9EAC"/>
    <w:numStyleLink w:val="Lista1"/>
  </w:abstractNum>
  <w:num w:numId="1">
    <w:abstractNumId w:val="21"/>
  </w:num>
  <w:num w:numId="2">
    <w:abstractNumId w:val="25"/>
  </w:num>
  <w:num w:numId="3">
    <w:abstractNumId w:val="19"/>
  </w:num>
  <w:num w:numId="4">
    <w:abstractNumId w:val="7"/>
  </w:num>
  <w:num w:numId="5">
    <w:abstractNumId w:val="22"/>
  </w:num>
  <w:num w:numId="6">
    <w:abstractNumId w:val="23"/>
  </w:num>
  <w:num w:numId="7">
    <w:abstractNumId w:val="12"/>
  </w:num>
  <w:num w:numId="8">
    <w:abstractNumId w:val="20"/>
  </w:num>
  <w:num w:numId="9">
    <w:abstractNumId w:val="8"/>
  </w:num>
  <w:num w:numId="10">
    <w:abstractNumId w:val="3"/>
  </w:num>
  <w:num w:numId="11">
    <w:abstractNumId w:val="9"/>
  </w:num>
  <w:num w:numId="12">
    <w:abstractNumId w:val="17"/>
  </w:num>
  <w:num w:numId="13">
    <w:abstractNumId w:val="6"/>
  </w:num>
  <w:num w:numId="14">
    <w:abstractNumId w:val="2"/>
  </w:num>
  <w:num w:numId="15">
    <w:abstractNumId w:val="5"/>
  </w:num>
  <w:num w:numId="16">
    <w:abstractNumId w:val="11"/>
  </w:num>
  <w:num w:numId="17">
    <w:abstractNumId w:val="0"/>
  </w:num>
  <w:num w:numId="18">
    <w:abstractNumId w:val="15"/>
  </w:num>
  <w:num w:numId="19">
    <w:abstractNumId w:val="18"/>
  </w:num>
  <w:num w:numId="20">
    <w:abstractNumId w:val="14"/>
  </w:num>
  <w:num w:numId="21">
    <w:abstractNumId w:val="13"/>
  </w:num>
  <w:num w:numId="22">
    <w:abstractNumId w:val="16"/>
  </w:num>
  <w:num w:numId="23">
    <w:abstractNumId w:val="24"/>
  </w:num>
  <w:num w:numId="24">
    <w:abstractNumId w:val="1"/>
  </w:num>
  <w:num w:numId="25">
    <w:abstractNumId w:val="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29D8"/>
    <w:rsid w:val="000174EA"/>
    <w:rsid w:val="000207B8"/>
    <w:rsid w:val="0002173D"/>
    <w:rsid w:val="000364DF"/>
    <w:rsid w:val="00037F8C"/>
    <w:rsid w:val="00050095"/>
    <w:rsid w:val="00054099"/>
    <w:rsid w:val="0006183D"/>
    <w:rsid w:val="00061F20"/>
    <w:rsid w:val="000743E8"/>
    <w:rsid w:val="00080D83"/>
    <w:rsid w:val="00092633"/>
    <w:rsid w:val="0009765C"/>
    <w:rsid w:val="000A3836"/>
    <w:rsid w:val="000A4123"/>
    <w:rsid w:val="000C065B"/>
    <w:rsid w:val="000C23BA"/>
    <w:rsid w:val="000C2A59"/>
    <w:rsid w:val="000C735D"/>
    <w:rsid w:val="000D283E"/>
    <w:rsid w:val="000F388F"/>
    <w:rsid w:val="00105E9A"/>
    <w:rsid w:val="00120BC8"/>
    <w:rsid w:val="00122F2E"/>
    <w:rsid w:val="00124D4A"/>
    <w:rsid w:val="001304E7"/>
    <w:rsid w:val="00130B23"/>
    <w:rsid w:val="001414FE"/>
    <w:rsid w:val="00142328"/>
    <w:rsid w:val="001520FF"/>
    <w:rsid w:val="00171CED"/>
    <w:rsid w:val="00184F5F"/>
    <w:rsid w:val="00185B43"/>
    <w:rsid w:val="00186C3C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3A13"/>
    <w:rsid w:val="001E1E60"/>
    <w:rsid w:val="001E331C"/>
    <w:rsid w:val="001F2DE0"/>
    <w:rsid w:val="00212B00"/>
    <w:rsid w:val="0021563A"/>
    <w:rsid w:val="002322E1"/>
    <w:rsid w:val="00241C1F"/>
    <w:rsid w:val="002425AE"/>
    <w:rsid w:val="00244BBF"/>
    <w:rsid w:val="002529E4"/>
    <w:rsid w:val="00260329"/>
    <w:rsid w:val="00263821"/>
    <w:rsid w:val="00282869"/>
    <w:rsid w:val="002B2AB9"/>
    <w:rsid w:val="002C1DA5"/>
    <w:rsid w:val="002C6347"/>
    <w:rsid w:val="002F416A"/>
    <w:rsid w:val="002F4397"/>
    <w:rsid w:val="002F6811"/>
    <w:rsid w:val="00315901"/>
    <w:rsid w:val="00320AAC"/>
    <w:rsid w:val="00325198"/>
    <w:rsid w:val="00340C30"/>
    <w:rsid w:val="003526F5"/>
    <w:rsid w:val="0035482A"/>
    <w:rsid w:val="003619F2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40149C"/>
    <w:rsid w:val="004046E5"/>
    <w:rsid w:val="0041159F"/>
    <w:rsid w:val="00414478"/>
    <w:rsid w:val="004430F4"/>
    <w:rsid w:val="00463868"/>
    <w:rsid w:val="00464281"/>
    <w:rsid w:val="00492BD3"/>
    <w:rsid w:val="004B2C81"/>
    <w:rsid w:val="004B38AD"/>
    <w:rsid w:val="004B4DC5"/>
    <w:rsid w:val="004B70BD"/>
    <w:rsid w:val="004C303B"/>
    <w:rsid w:val="004D14FB"/>
    <w:rsid w:val="004E697E"/>
    <w:rsid w:val="00510CC1"/>
    <w:rsid w:val="00520EC7"/>
    <w:rsid w:val="0052111D"/>
    <w:rsid w:val="005266B7"/>
    <w:rsid w:val="00543749"/>
    <w:rsid w:val="005445AF"/>
    <w:rsid w:val="00552F18"/>
    <w:rsid w:val="0055779E"/>
    <w:rsid w:val="005715DF"/>
    <w:rsid w:val="005760A9"/>
    <w:rsid w:val="00583128"/>
    <w:rsid w:val="0059051C"/>
    <w:rsid w:val="00594464"/>
    <w:rsid w:val="005A4F0C"/>
    <w:rsid w:val="005B060A"/>
    <w:rsid w:val="005E2EFC"/>
    <w:rsid w:val="005F25DD"/>
    <w:rsid w:val="005F383A"/>
    <w:rsid w:val="005F52C4"/>
    <w:rsid w:val="005F57E4"/>
    <w:rsid w:val="00601F83"/>
    <w:rsid w:val="00612914"/>
    <w:rsid w:val="00613AAD"/>
    <w:rsid w:val="0061767F"/>
    <w:rsid w:val="00622781"/>
    <w:rsid w:val="006340AB"/>
    <w:rsid w:val="00635E76"/>
    <w:rsid w:val="00640BFF"/>
    <w:rsid w:val="006432E7"/>
    <w:rsid w:val="00647FFC"/>
    <w:rsid w:val="00654028"/>
    <w:rsid w:val="0066032A"/>
    <w:rsid w:val="006646C1"/>
    <w:rsid w:val="00665A91"/>
    <w:rsid w:val="00680908"/>
    <w:rsid w:val="0069621B"/>
    <w:rsid w:val="006B4267"/>
    <w:rsid w:val="006B6D41"/>
    <w:rsid w:val="006E3997"/>
    <w:rsid w:val="006F0C63"/>
    <w:rsid w:val="006F209E"/>
    <w:rsid w:val="00727F94"/>
    <w:rsid w:val="007337EB"/>
    <w:rsid w:val="00741F30"/>
    <w:rsid w:val="00745D18"/>
    <w:rsid w:val="00746EE5"/>
    <w:rsid w:val="00766F0A"/>
    <w:rsid w:val="00767999"/>
    <w:rsid w:val="00770E1D"/>
    <w:rsid w:val="00776530"/>
    <w:rsid w:val="0078690B"/>
    <w:rsid w:val="00791E8E"/>
    <w:rsid w:val="007A0109"/>
    <w:rsid w:val="007A02DF"/>
    <w:rsid w:val="007A4486"/>
    <w:rsid w:val="007B2500"/>
    <w:rsid w:val="007B5688"/>
    <w:rsid w:val="007D3066"/>
    <w:rsid w:val="007D61D6"/>
    <w:rsid w:val="007E1B19"/>
    <w:rsid w:val="007F3623"/>
    <w:rsid w:val="007F6081"/>
    <w:rsid w:val="00811606"/>
    <w:rsid w:val="00823004"/>
    <w:rsid w:val="00827311"/>
    <w:rsid w:val="00834BB4"/>
    <w:rsid w:val="00835187"/>
    <w:rsid w:val="008411E3"/>
    <w:rsid w:val="00841322"/>
    <w:rsid w:val="008667CC"/>
    <w:rsid w:val="00873501"/>
    <w:rsid w:val="00876326"/>
    <w:rsid w:val="008773E6"/>
    <w:rsid w:val="0088093E"/>
    <w:rsid w:val="008811C8"/>
    <w:rsid w:val="00894535"/>
    <w:rsid w:val="008945D9"/>
    <w:rsid w:val="008B0BB1"/>
    <w:rsid w:val="008C52E2"/>
    <w:rsid w:val="008C6AF7"/>
    <w:rsid w:val="008C7049"/>
    <w:rsid w:val="008E2157"/>
    <w:rsid w:val="008E7962"/>
    <w:rsid w:val="008F3E2F"/>
    <w:rsid w:val="00901B71"/>
    <w:rsid w:val="00934945"/>
    <w:rsid w:val="009367EF"/>
    <w:rsid w:val="00957851"/>
    <w:rsid w:val="009706FB"/>
    <w:rsid w:val="009726FB"/>
    <w:rsid w:val="00976CF0"/>
    <w:rsid w:val="00981D5C"/>
    <w:rsid w:val="009A0A66"/>
    <w:rsid w:val="009A2347"/>
    <w:rsid w:val="009A4ACC"/>
    <w:rsid w:val="009A538C"/>
    <w:rsid w:val="009B17DF"/>
    <w:rsid w:val="009D71C1"/>
    <w:rsid w:val="009F2CF0"/>
    <w:rsid w:val="00A0160D"/>
    <w:rsid w:val="00A03ACC"/>
    <w:rsid w:val="00A04690"/>
    <w:rsid w:val="00A05D0F"/>
    <w:rsid w:val="00A2100A"/>
    <w:rsid w:val="00A2686F"/>
    <w:rsid w:val="00A329BE"/>
    <w:rsid w:val="00A33495"/>
    <w:rsid w:val="00A40DD3"/>
    <w:rsid w:val="00A468F8"/>
    <w:rsid w:val="00A60912"/>
    <w:rsid w:val="00A62B33"/>
    <w:rsid w:val="00A76A88"/>
    <w:rsid w:val="00A830EB"/>
    <w:rsid w:val="00A8311B"/>
    <w:rsid w:val="00AA02B7"/>
    <w:rsid w:val="00AA2C73"/>
    <w:rsid w:val="00AB0E7F"/>
    <w:rsid w:val="00AB2A4E"/>
    <w:rsid w:val="00AD1EFE"/>
    <w:rsid w:val="00AD51FC"/>
    <w:rsid w:val="00AD7E56"/>
    <w:rsid w:val="00AE3253"/>
    <w:rsid w:val="00AF1DD3"/>
    <w:rsid w:val="00AF4273"/>
    <w:rsid w:val="00B01F08"/>
    <w:rsid w:val="00B07458"/>
    <w:rsid w:val="00B0797C"/>
    <w:rsid w:val="00B111F9"/>
    <w:rsid w:val="00B16E8F"/>
    <w:rsid w:val="00B235B2"/>
    <w:rsid w:val="00B2442F"/>
    <w:rsid w:val="00B30401"/>
    <w:rsid w:val="00B30929"/>
    <w:rsid w:val="00B6637D"/>
    <w:rsid w:val="00B700F7"/>
    <w:rsid w:val="00B7187A"/>
    <w:rsid w:val="00B748FC"/>
    <w:rsid w:val="00BA1EF6"/>
    <w:rsid w:val="00BB76D0"/>
    <w:rsid w:val="00BC1D1E"/>
    <w:rsid w:val="00BC363C"/>
    <w:rsid w:val="00BD24A9"/>
    <w:rsid w:val="00BD5E01"/>
    <w:rsid w:val="00BE06B2"/>
    <w:rsid w:val="00BF11FD"/>
    <w:rsid w:val="00C268A0"/>
    <w:rsid w:val="00C35208"/>
    <w:rsid w:val="00C377A0"/>
    <w:rsid w:val="00C45E4B"/>
    <w:rsid w:val="00C52011"/>
    <w:rsid w:val="00C5737F"/>
    <w:rsid w:val="00C57BB1"/>
    <w:rsid w:val="00C6275C"/>
    <w:rsid w:val="00C62C24"/>
    <w:rsid w:val="00C635B6"/>
    <w:rsid w:val="00CA5CBD"/>
    <w:rsid w:val="00CA67B1"/>
    <w:rsid w:val="00CB1F5A"/>
    <w:rsid w:val="00CB419F"/>
    <w:rsid w:val="00CD076A"/>
    <w:rsid w:val="00CD2447"/>
    <w:rsid w:val="00CD7646"/>
    <w:rsid w:val="00CE005B"/>
    <w:rsid w:val="00CE1FE5"/>
    <w:rsid w:val="00CF350C"/>
    <w:rsid w:val="00CF58B8"/>
    <w:rsid w:val="00CF5F4E"/>
    <w:rsid w:val="00D0361A"/>
    <w:rsid w:val="00D0609B"/>
    <w:rsid w:val="00D0713D"/>
    <w:rsid w:val="00D1150B"/>
    <w:rsid w:val="00D24CFF"/>
    <w:rsid w:val="00D30ADD"/>
    <w:rsid w:val="00D41705"/>
    <w:rsid w:val="00D43A0D"/>
    <w:rsid w:val="00D46867"/>
    <w:rsid w:val="00D526F3"/>
    <w:rsid w:val="00D5648C"/>
    <w:rsid w:val="00D57724"/>
    <w:rsid w:val="00D7238D"/>
    <w:rsid w:val="00D83B57"/>
    <w:rsid w:val="00D92036"/>
    <w:rsid w:val="00D94DB6"/>
    <w:rsid w:val="00D95AE0"/>
    <w:rsid w:val="00DA2034"/>
    <w:rsid w:val="00DB4BA8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E06500"/>
    <w:rsid w:val="00E36017"/>
    <w:rsid w:val="00E440C2"/>
    <w:rsid w:val="00E539C6"/>
    <w:rsid w:val="00E57060"/>
    <w:rsid w:val="00E64D96"/>
    <w:rsid w:val="00E7520F"/>
    <w:rsid w:val="00E8018A"/>
    <w:rsid w:val="00E81ADD"/>
    <w:rsid w:val="00E8516F"/>
    <w:rsid w:val="00E87616"/>
    <w:rsid w:val="00EA5C16"/>
    <w:rsid w:val="00EA6B6A"/>
    <w:rsid w:val="00EB28AF"/>
    <w:rsid w:val="00EB54C1"/>
    <w:rsid w:val="00EC19E7"/>
    <w:rsid w:val="00EE526B"/>
    <w:rsid w:val="00EE52C0"/>
    <w:rsid w:val="00EF000D"/>
    <w:rsid w:val="00F02994"/>
    <w:rsid w:val="00F255C1"/>
    <w:rsid w:val="00F262D7"/>
    <w:rsid w:val="00F33D81"/>
    <w:rsid w:val="00F5032F"/>
    <w:rsid w:val="00F545A3"/>
    <w:rsid w:val="00F615CF"/>
    <w:rsid w:val="00F8386A"/>
    <w:rsid w:val="00F83EE2"/>
    <w:rsid w:val="00F90221"/>
    <w:rsid w:val="00FB0BD6"/>
    <w:rsid w:val="00FB1502"/>
    <w:rsid w:val="00FB5706"/>
    <w:rsid w:val="00FB7887"/>
    <w:rsid w:val="00FD244A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0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2</cp:revision>
  <cp:lastPrinted>2024-02-15T08:29:00Z</cp:lastPrinted>
  <dcterms:created xsi:type="dcterms:W3CDTF">2026-03-19T12:52:00Z</dcterms:created>
  <dcterms:modified xsi:type="dcterms:W3CDTF">2026-03-19T12:52:00Z</dcterms:modified>
</cp:coreProperties>
</file>